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A894CC" w14:textId="77777777" w:rsidR="00D3665E" w:rsidRDefault="00D3665E" w:rsidP="00D3665E">
      <w:pPr>
        <w:pStyle w:val="NoSpacing"/>
        <w:jc w:val="both"/>
      </w:pPr>
      <w:r>
        <w:rPr>
          <w:u w:val="single"/>
        </w:rPr>
        <w:t>Brother John SCOREBURGH</w:t>
      </w:r>
      <w:r>
        <w:t xml:space="preserve">       (fl.1483)</w:t>
      </w:r>
    </w:p>
    <w:p w14:paraId="00611B92" w14:textId="77777777" w:rsidR="00D3665E" w:rsidRDefault="00D3665E" w:rsidP="00D3665E">
      <w:pPr>
        <w:pStyle w:val="NoSpacing"/>
        <w:jc w:val="both"/>
      </w:pPr>
      <w:r>
        <w:t>Canon of the Priory of Newburgh, North Riding of Yorkshire.</w:t>
      </w:r>
    </w:p>
    <w:p w14:paraId="286B7221" w14:textId="77777777" w:rsidR="00D3665E" w:rsidRDefault="00D3665E" w:rsidP="00D3665E">
      <w:pPr>
        <w:pStyle w:val="NoSpacing"/>
        <w:jc w:val="both"/>
      </w:pPr>
    </w:p>
    <w:p w14:paraId="3D061769" w14:textId="77777777" w:rsidR="00D3665E" w:rsidRDefault="00D3665E" w:rsidP="00D3665E">
      <w:pPr>
        <w:pStyle w:val="NoSpacing"/>
        <w:jc w:val="both"/>
      </w:pPr>
    </w:p>
    <w:p w14:paraId="2DBCDA95" w14:textId="77777777" w:rsidR="00D3665E" w:rsidRDefault="00D3665E" w:rsidP="00D3665E">
      <w:pPr>
        <w:pStyle w:val="NoSpacing"/>
        <w:jc w:val="both"/>
      </w:pPr>
      <w:r>
        <w:t>18 Jun.1483</w:t>
      </w:r>
      <w:r>
        <w:tab/>
        <w:t xml:space="preserve">As a result of the recent visitation to Newburgh, he was sent to </w:t>
      </w:r>
      <w:proofErr w:type="spellStart"/>
      <w:r>
        <w:t>Nostell</w:t>
      </w:r>
      <w:proofErr w:type="spellEnd"/>
    </w:p>
    <w:p w14:paraId="411A4BE3" w14:textId="77777777" w:rsidR="00D3665E" w:rsidRDefault="00D3665E" w:rsidP="00D3665E">
      <w:pPr>
        <w:pStyle w:val="NoSpacing"/>
        <w:jc w:val="both"/>
      </w:pPr>
      <w:r>
        <w:tab/>
      </w:r>
      <w:r>
        <w:tab/>
        <w:t>Priory, West Riding of Yorkshire.</w:t>
      </w:r>
    </w:p>
    <w:p w14:paraId="28DE216D" w14:textId="77777777" w:rsidR="00D3665E" w:rsidRDefault="00D3665E" w:rsidP="00D3665E">
      <w:pPr>
        <w:pStyle w:val="NoSpacing"/>
      </w:pPr>
      <w:r>
        <w:tab/>
      </w:r>
      <w:r>
        <w:tab/>
        <w:t>(“The Register of Thomas Rotherham, Archbishop of York 1480-1500</w:t>
      </w:r>
    </w:p>
    <w:p w14:paraId="6CB523E4" w14:textId="77777777" w:rsidR="00D3665E" w:rsidRDefault="00D3665E" w:rsidP="00D3665E">
      <w:pPr>
        <w:pStyle w:val="NoSpacing"/>
        <w:ind w:left="720" w:firstLine="720"/>
        <w:jc w:val="both"/>
      </w:pPr>
      <w:r>
        <w:t xml:space="preserve">vol.1” ed. Eric </w:t>
      </w:r>
      <w:proofErr w:type="spellStart"/>
      <w:r>
        <w:t>E.Barker</w:t>
      </w:r>
      <w:proofErr w:type="spellEnd"/>
      <w:r>
        <w:t>, pub. The Canterbury and York Society, 1974, p.33)</w:t>
      </w:r>
    </w:p>
    <w:p w14:paraId="7C2EE519" w14:textId="77777777" w:rsidR="00D3665E" w:rsidRDefault="00D3665E" w:rsidP="00D3665E">
      <w:pPr>
        <w:pStyle w:val="NoSpacing"/>
        <w:jc w:val="both"/>
      </w:pPr>
    </w:p>
    <w:p w14:paraId="2E17F947" w14:textId="77777777" w:rsidR="00D3665E" w:rsidRDefault="00D3665E" w:rsidP="00D3665E">
      <w:pPr>
        <w:pStyle w:val="NoSpacing"/>
        <w:jc w:val="both"/>
      </w:pPr>
    </w:p>
    <w:p w14:paraId="68C2E2BF" w14:textId="77777777" w:rsidR="00D3665E" w:rsidRDefault="00D3665E" w:rsidP="00D3665E">
      <w:pPr>
        <w:pStyle w:val="NoSpacing"/>
        <w:jc w:val="both"/>
      </w:pPr>
      <w:r>
        <w:t>7 July 2019</w:t>
      </w:r>
    </w:p>
    <w:p w14:paraId="674AF783" w14:textId="77777777" w:rsidR="006B2F86" w:rsidRPr="00E71FC3" w:rsidRDefault="00D3665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452FF" w14:textId="77777777" w:rsidR="00D3665E" w:rsidRDefault="00D3665E" w:rsidP="00E71FC3">
      <w:pPr>
        <w:spacing w:after="0" w:line="240" w:lineRule="auto"/>
      </w:pPr>
      <w:r>
        <w:separator/>
      </w:r>
    </w:p>
  </w:endnote>
  <w:endnote w:type="continuationSeparator" w:id="0">
    <w:p w14:paraId="162CA969" w14:textId="77777777" w:rsidR="00D3665E" w:rsidRDefault="00D3665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FC101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064DE2" w14:textId="77777777" w:rsidR="00D3665E" w:rsidRDefault="00D3665E" w:rsidP="00E71FC3">
      <w:pPr>
        <w:spacing w:after="0" w:line="240" w:lineRule="auto"/>
      </w:pPr>
      <w:r>
        <w:separator/>
      </w:r>
    </w:p>
  </w:footnote>
  <w:footnote w:type="continuationSeparator" w:id="0">
    <w:p w14:paraId="590DF704" w14:textId="77777777" w:rsidR="00D3665E" w:rsidRDefault="00D3665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65E"/>
    <w:rsid w:val="001A7C09"/>
    <w:rsid w:val="00577BD5"/>
    <w:rsid w:val="00656CBA"/>
    <w:rsid w:val="006A1F77"/>
    <w:rsid w:val="00733BE7"/>
    <w:rsid w:val="00AB52E8"/>
    <w:rsid w:val="00B16D3F"/>
    <w:rsid w:val="00BB41AC"/>
    <w:rsid w:val="00D3665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B1C9DE"/>
  <w15:chartTrackingRefBased/>
  <w15:docId w15:val="{2929E50B-8AA1-4A28-968B-1B53181F0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2019-07-14T21:02:00Z</dcterms:created>
  <dcterms:modified xsi:type="dcterms:W3CDTF">2019-07-14T21:03:00Z</dcterms:modified>
</cp:coreProperties>
</file>